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57" w:rsidRPr="00716DA6" w:rsidRDefault="00271157" w:rsidP="00935A2D">
      <w:pPr>
        <w:pStyle w:val="NormalWeb"/>
        <w:shd w:val="clear" w:color="auto" w:fill="FFFFFF"/>
        <w:jc w:val="both"/>
        <w:rPr>
          <w:rStyle w:val="Strong"/>
          <w:color w:val="000000"/>
          <w:sz w:val="28"/>
          <w:szCs w:val="28"/>
          <w:lang w:val="en-US"/>
        </w:rPr>
      </w:pPr>
    </w:p>
    <w:p w:rsidR="00271157" w:rsidRDefault="00271157" w:rsidP="0030201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Методика "Живой дом"</w:t>
      </w:r>
    </w:p>
    <w:p w:rsidR="00271157" w:rsidRDefault="00271157" w:rsidP="0030201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ДИАГНОСТИКА СЕМЕЙНЫХ ОТНОШЕНИЙ</w:t>
      </w:r>
    </w:p>
    <w:p w:rsidR="00271157" w:rsidRDefault="00271157" w:rsidP="00302014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302014">
        <w:rPr>
          <w:b/>
          <w:bCs/>
          <w:color w:val="000000"/>
          <w:sz w:val="28"/>
          <w:szCs w:val="28"/>
          <w:shd w:val="clear" w:color="auto" w:fill="FFFFFF"/>
        </w:rPr>
        <w:t>Н. Кедрова (модификация Е. Тарариной)</w:t>
      </w:r>
    </w:p>
    <w:p w:rsidR="00271157" w:rsidRPr="00302014" w:rsidRDefault="00271157" w:rsidP="0030201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/>
          <w:sz w:val="28"/>
          <w:szCs w:val="28"/>
        </w:rPr>
      </w:pPr>
    </w:p>
    <w:p w:rsidR="00271157" w:rsidRPr="00302014" w:rsidRDefault="00271157" w:rsidP="0030201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Цель:</w:t>
      </w:r>
      <w:r w:rsidRPr="00302014">
        <w:rPr>
          <w:color w:val="000000"/>
          <w:sz w:val="28"/>
          <w:szCs w:val="28"/>
        </w:rPr>
        <w:t>   диагностика      субъективного     восприятия       психологического пространства   семейных       отношений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271157" w:rsidRPr="00302014" w:rsidRDefault="00271157" w:rsidP="00302014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Инвентарь: </w:t>
      </w:r>
      <w:r w:rsidRPr="00302014">
        <w:rPr>
          <w:color w:val="000000"/>
          <w:sz w:val="28"/>
          <w:szCs w:val="28"/>
        </w:rPr>
        <w:t>      лист   бумаги  </w:t>
      </w:r>
      <w:r>
        <w:rPr>
          <w:color w:val="000000"/>
          <w:sz w:val="28"/>
          <w:szCs w:val="28"/>
        </w:rPr>
        <w:t>  (А-4), </w:t>
      </w:r>
      <w:r w:rsidRPr="00302014">
        <w:rPr>
          <w:color w:val="000000"/>
          <w:sz w:val="28"/>
          <w:szCs w:val="28"/>
        </w:rPr>
        <w:t>    простой    карандаш, ручка.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 Основная      часть</w:t>
      </w:r>
    </w:p>
    <w:p w:rsidR="00271157" w:rsidRPr="00302014" w:rsidRDefault="00271157" w:rsidP="00302014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302014">
        <w:rPr>
          <w:color w:val="000000"/>
          <w:sz w:val="28"/>
          <w:szCs w:val="28"/>
        </w:rPr>
        <w:t xml:space="preserve">  •   </w:t>
      </w:r>
      <w:r w:rsidRPr="00302014">
        <w:rPr>
          <w:color w:val="000000"/>
          <w:kern w:val="24"/>
          <w:sz w:val="28"/>
          <w:szCs w:val="28"/>
        </w:rPr>
        <w:t>Напишите на листе 8 членов своей семьи.</w:t>
      </w:r>
    </w:p>
    <w:p w:rsidR="00271157" w:rsidRPr="00302014" w:rsidRDefault="00271157" w:rsidP="00302014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302014">
        <w:rPr>
          <w:color w:val="000000"/>
          <w:kern w:val="24"/>
          <w:sz w:val="28"/>
          <w:szCs w:val="28"/>
        </w:rPr>
        <w:t>Можно писать не только тех, кто с Вами живет.</w:t>
      </w:r>
    </w:p>
    <w:p w:rsidR="00271157" w:rsidRPr="00302014" w:rsidRDefault="00271157" w:rsidP="00302014">
      <w:pPr>
        <w:pStyle w:val="NormalWeb"/>
        <w:spacing w:before="0" w:beforeAutospacing="0" w:after="0" w:afterAutospacing="0"/>
      </w:pPr>
      <w:r w:rsidRPr="00302014">
        <w:rPr>
          <w:color w:val="000000"/>
          <w:kern w:val="24"/>
          <w:sz w:val="28"/>
          <w:szCs w:val="28"/>
        </w:rPr>
        <w:t>Важно отметить тех, кто для Вас значим.</w:t>
      </w:r>
      <w:r>
        <w:rPr>
          <w:b/>
          <w:bCs/>
          <w:color w:val="1F497D"/>
          <w:kern w:val="24"/>
          <w:sz w:val="48"/>
          <w:szCs w:val="48"/>
        </w:rPr>
        <w:t xml:space="preserve"> 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color w:val="000000"/>
          <w:sz w:val="28"/>
          <w:szCs w:val="28"/>
        </w:rPr>
        <w:t>•   На листе  формата  А-4   изобразите   простым   карандашом   деревенский   домик,  в   котором   обязательно   есть   фундамент,   стены,   окна,   крыша,   чердак,   труба,  двери,   порог.</w:t>
      </w:r>
    </w:p>
    <w:p w:rsidR="00271157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color w:val="000000"/>
          <w:sz w:val="28"/>
          <w:szCs w:val="28"/>
        </w:rPr>
        <w:t>•   Присвойте  каждой  части дома   имя   конкретного   человека,  начиная   с себя.  То есть   напишите   прямо   на рисунке,  кто   из указанных   вами  людей   может   быть  крышей,  кто - окнами,  стенами   и т.д.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Каждая часть дома несет свое значение.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Возможные   интерпретации :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фундамент</w:t>
      </w:r>
      <w:r w:rsidRPr="00302014">
        <w:rPr>
          <w:color w:val="000000"/>
          <w:sz w:val="28"/>
          <w:szCs w:val="28"/>
        </w:rPr>
        <w:t>       -   значение     «+»    :  главный      материальный       и   духовный «обеспечитель»       семьи,   тот,  на  ком   всё  держится;    значение    «-»   :  человек,  на которого  все  давят;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 стены</w:t>
      </w:r>
      <w:r w:rsidRPr="00302014">
        <w:rPr>
          <w:color w:val="000000"/>
          <w:sz w:val="28"/>
          <w:szCs w:val="28"/>
        </w:rPr>
        <w:t>    -  человек,   который    отвечает   за  эмоциональное      состояние    семьи   и автора рисунка   непосредственно;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 окна</w:t>
      </w:r>
      <w:r w:rsidRPr="00302014">
        <w:rPr>
          <w:color w:val="000000"/>
          <w:sz w:val="28"/>
          <w:szCs w:val="28"/>
        </w:rPr>
        <w:t>   -  будущее,   люди,    от  которых    семья   чего-то  ждёт,   на  кого  возлагает надежды   (в норме, когда окна ассоциируют   с   детьми);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крыша</w:t>
      </w:r>
      <w:r w:rsidRPr="00302014">
        <w:rPr>
          <w:color w:val="000000"/>
          <w:sz w:val="28"/>
          <w:szCs w:val="28"/>
        </w:rPr>
        <w:t>    </w:t>
      </w:r>
      <w:r w:rsidRPr="00716DA6">
        <w:rPr>
          <w:color w:val="000000"/>
          <w:sz w:val="28"/>
          <w:szCs w:val="28"/>
        </w:rPr>
        <w:t>-</w:t>
      </w:r>
      <w:r w:rsidRPr="00302014">
        <w:rPr>
          <w:color w:val="000000"/>
          <w:sz w:val="28"/>
          <w:szCs w:val="28"/>
        </w:rPr>
        <w:t>    человек   в  семье,   который    жалеет    и  оберегает   клиента,   создаёт чувство  безопасности,  или клиент хотел   бы  это от него   получать;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чердак</w:t>
      </w:r>
      <w:r w:rsidRPr="00302014">
        <w:rPr>
          <w:color w:val="000000"/>
          <w:sz w:val="28"/>
          <w:szCs w:val="28"/>
        </w:rPr>
        <w:t>   -  символизирует     секретные    отношения,     а  также  желание    клиента иметь    с  этим  человеком    более   доверительные     отношения.     Чердак   также   может обозначать   человека,   с   которым   у   клиента   отношения   развивались    в   прошлом,   а на данный  момент менее   активны;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 труба</w:t>
      </w:r>
      <w:r w:rsidRPr="00302014">
        <w:rPr>
          <w:color w:val="000000"/>
          <w:sz w:val="28"/>
          <w:szCs w:val="28"/>
        </w:rPr>
        <w:t>    -  человек,   от  которого    клиент   получает    или   хотел   бы   получать особую      опеку,    поддержку.     Также    может     трактоваться     как   символическое обозначение       человека,   который     помогает     «выпустить     пар»,   отрегулировать эмоции;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двери </w:t>
      </w:r>
      <w:r w:rsidRPr="00302014">
        <w:rPr>
          <w:color w:val="000000"/>
          <w:sz w:val="28"/>
          <w:szCs w:val="28"/>
        </w:rPr>
        <w:t>  -   информационный        портал;   тот,   кто   учил  выстраивать  отношения    с миром; тот, у кого клиент учится   взаимодействовать   с другими   людьми;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color w:val="000000"/>
          <w:sz w:val="28"/>
          <w:szCs w:val="28"/>
        </w:rPr>
        <w:t>порог -   человек,   с которым   клиент   связывает   возможность   коммуникации   в будущем.</w:t>
      </w:r>
    </w:p>
    <w:p w:rsidR="00271157" w:rsidRPr="00302014" w:rsidRDefault="00271157" w:rsidP="00935A2D"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 w:rsidRPr="00302014">
        <w:rPr>
          <w:rStyle w:val="Strong"/>
          <w:color w:val="000000"/>
          <w:sz w:val="28"/>
          <w:szCs w:val="28"/>
        </w:rPr>
        <w:t>Выводы.</w:t>
      </w:r>
      <w:r w:rsidRPr="00302014">
        <w:rPr>
          <w:color w:val="000000"/>
          <w:sz w:val="28"/>
          <w:szCs w:val="28"/>
        </w:rPr>
        <w:t>      Методика     позволяет   за  достаточно    короткое    время   определить роль    для  клиента    каждого   члена   семьи,   а  также   понять,   какую   роль   в  своей семейной  системе он  отводит   себе.</w:t>
      </w:r>
    </w:p>
    <w:p w:rsidR="00271157" w:rsidRPr="00302014" w:rsidRDefault="00271157">
      <w:pPr>
        <w:rPr>
          <w:rFonts w:ascii="Times New Roman" w:hAnsi="Times New Roman" w:cs="Times New Roman"/>
          <w:sz w:val="28"/>
          <w:szCs w:val="28"/>
        </w:rPr>
      </w:pPr>
    </w:p>
    <w:sectPr w:rsidR="00271157" w:rsidRPr="00302014" w:rsidSect="00716D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A2D"/>
    <w:rsid w:val="000D7146"/>
    <w:rsid w:val="00150C4A"/>
    <w:rsid w:val="00271157"/>
    <w:rsid w:val="002C0F4C"/>
    <w:rsid w:val="00302014"/>
    <w:rsid w:val="004E2087"/>
    <w:rsid w:val="006F5CAF"/>
    <w:rsid w:val="00705256"/>
    <w:rsid w:val="00716DA6"/>
    <w:rsid w:val="00850382"/>
    <w:rsid w:val="00935A2D"/>
    <w:rsid w:val="00C467BF"/>
    <w:rsid w:val="00DB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35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3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935A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394</Words>
  <Characters>2247</Characters>
  <Application>Microsoft Office Outlook</Application>
  <DocSecurity>0</DocSecurity>
  <Lines>0</Lines>
  <Paragraphs>0</Paragraphs>
  <ScaleCrop>false</ScaleCrop>
  <Company>ЦДЮТ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Викуля</cp:lastModifiedBy>
  <cp:revision>5</cp:revision>
  <cp:lastPrinted>2018-04-26T03:27:00Z</cp:lastPrinted>
  <dcterms:created xsi:type="dcterms:W3CDTF">2018-04-25T19:18:00Z</dcterms:created>
  <dcterms:modified xsi:type="dcterms:W3CDTF">2018-05-03T06:43:00Z</dcterms:modified>
</cp:coreProperties>
</file>